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714A4" w14:textId="3BDFAB7C" w:rsidR="00610696" w:rsidRDefault="00610696" w:rsidP="006106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fl.1446)</w:t>
      </w:r>
    </w:p>
    <w:p w14:paraId="0EC29036" w14:textId="4A63AE60" w:rsidR="00610696" w:rsidRDefault="00610696" w:rsidP="006106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D2578A2" w14:textId="5191BDEF" w:rsidR="00610696" w:rsidRDefault="00610696" w:rsidP="006106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3066FE" w14:textId="5EEC1110" w:rsidR="00610696" w:rsidRDefault="00610696" w:rsidP="006106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577725" w14:textId="56858F84" w:rsidR="00610696" w:rsidRDefault="00610696" w:rsidP="006106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1446</w:t>
      </w:r>
      <w:r>
        <w:rPr>
          <w:rFonts w:ascii="Times New Roman" w:hAnsi="Times New Roman" w:cs="Times New Roman"/>
          <w:sz w:val="24"/>
          <w:szCs w:val="24"/>
        </w:rPr>
        <w:tab/>
      </w:r>
      <w:r w:rsidR="00EC36C7">
        <w:rPr>
          <w:rFonts w:ascii="Times New Roman" w:hAnsi="Times New Roman" w:cs="Times New Roman"/>
          <w:sz w:val="24"/>
          <w:szCs w:val="24"/>
        </w:rPr>
        <w:t xml:space="preserve">John </w:t>
      </w:r>
      <w:proofErr w:type="spellStart"/>
      <w:r w:rsidR="00EC36C7">
        <w:rPr>
          <w:rFonts w:ascii="Times New Roman" w:hAnsi="Times New Roman" w:cs="Times New Roman"/>
          <w:sz w:val="24"/>
          <w:szCs w:val="24"/>
        </w:rPr>
        <w:t>Froyll</w:t>
      </w:r>
      <w:proofErr w:type="spellEnd"/>
      <w:r w:rsidR="00EC36C7">
        <w:rPr>
          <w:rFonts w:ascii="Times New Roman" w:hAnsi="Times New Roman" w:cs="Times New Roman"/>
          <w:sz w:val="24"/>
          <w:szCs w:val="24"/>
        </w:rPr>
        <w:t xml:space="preserve">(q.v.) and William </w:t>
      </w:r>
      <w:proofErr w:type="spellStart"/>
      <w:r w:rsidR="00EC36C7">
        <w:rPr>
          <w:rFonts w:ascii="Times New Roman" w:hAnsi="Times New Roman" w:cs="Times New Roman"/>
          <w:sz w:val="24"/>
          <w:szCs w:val="24"/>
        </w:rPr>
        <w:t>Deken</w:t>
      </w:r>
      <w:proofErr w:type="spellEnd"/>
      <w:r w:rsidR="00EC36C7">
        <w:rPr>
          <w:rFonts w:ascii="Times New Roman" w:hAnsi="Times New Roman" w:cs="Times New Roman"/>
          <w:sz w:val="24"/>
          <w:szCs w:val="24"/>
        </w:rPr>
        <w:t xml:space="preserve">(q.v.), as the executors of Simon </w:t>
      </w:r>
    </w:p>
    <w:p w14:paraId="5CDF8D13" w14:textId="08FD98A3" w:rsidR="00EC36C7" w:rsidRDefault="00EC36C7" w:rsidP="006106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Redbourne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(q.v.), brought a plaint of debt against him.</w:t>
      </w:r>
    </w:p>
    <w:p w14:paraId="0394FD57" w14:textId="77777777" w:rsidR="00EC36C7" w:rsidRDefault="00EC36C7" w:rsidP="00EC36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( </w:t>
      </w:r>
      <w:hyperlink r:id="rId6" w:history="1">
        <w:r w:rsidRPr="000F5EF7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https://waalt.uh.edu/index.php/IDXCP40no740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05C7A782" w14:textId="77777777" w:rsidR="00EC36C7" w:rsidRDefault="00EC36C7" w:rsidP="00EC36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1E2D8" w14:textId="77777777" w:rsidR="00EC36C7" w:rsidRDefault="00EC36C7" w:rsidP="00EC36C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185049" w14:textId="77777777" w:rsidR="00EC36C7" w:rsidRDefault="00EC36C7" w:rsidP="00EC36C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October 2022</w:t>
      </w:r>
    </w:p>
    <w:p w14:paraId="03D55E50" w14:textId="0ACCD5DE" w:rsidR="00EC36C7" w:rsidRPr="00EC36C7" w:rsidRDefault="00EC36C7" w:rsidP="006106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3256DD" w14:textId="725C77AA" w:rsidR="00610696" w:rsidRPr="00610696" w:rsidRDefault="00610696" w:rsidP="006106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10696" w:rsidRPr="006106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E7126" w14:textId="77777777" w:rsidR="00610696" w:rsidRDefault="00610696" w:rsidP="009139A6">
      <w:r>
        <w:separator/>
      </w:r>
    </w:p>
  </w:endnote>
  <w:endnote w:type="continuationSeparator" w:id="0">
    <w:p w14:paraId="320E4A74" w14:textId="77777777" w:rsidR="00610696" w:rsidRDefault="0061069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197D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B6B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AAD9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D8AF0" w14:textId="77777777" w:rsidR="00610696" w:rsidRDefault="00610696" w:rsidP="009139A6">
      <w:r>
        <w:separator/>
      </w:r>
    </w:p>
  </w:footnote>
  <w:footnote w:type="continuationSeparator" w:id="0">
    <w:p w14:paraId="0BE251D2" w14:textId="77777777" w:rsidR="00610696" w:rsidRDefault="0061069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5987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2F6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C588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696"/>
    <w:rsid w:val="000666E0"/>
    <w:rsid w:val="002510B7"/>
    <w:rsid w:val="005C130B"/>
    <w:rsid w:val="00610696"/>
    <w:rsid w:val="00826F5C"/>
    <w:rsid w:val="009139A6"/>
    <w:rsid w:val="009448BB"/>
    <w:rsid w:val="00A3176C"/>
    <w:rsid w:val="00AE65F8"/>
    <w:rsid w:val="00BA00AB"/>
    <w:rsid w:val="00CB4ED9"/>
    <w:rsid w:val="00EB3209"/>
    <w:rsid w:val="00EC36C7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6903C"/>
  <w15:chartTrackingRefBased/>
  <w15:docId w15:val="{DD02BA1F-0D2E-4B25-A07F-A64B3AD3F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1069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106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2022-10-12T11:53:00Z</dcterms:created>
  <dcterms:modified xsi:type="dcterms:W3CDTF">2022-10-12T12:45:00Z</dcterms:modified>
</cp:coreProperties>
</file>